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520C3" w14:textId="5EB1D0E1" w:rsidR="0067400E" w:rsidRDefault="00A97DEC" w:rsidP="00BD6D17">
      <w:pPr>
        <w:pStyle w:val="Naslov"/>
      </w:pPr>
      <w:r>
        <w:t>PONUDBA</w:t>
      </w:r>
    </w:p>
    <w:p w14:paraId="31F6B81F" w14:textId="45F45E77" w:rsidR="007B5987" w:rsidRPr="00180BF9" w:rsidRDefault="007B5987" w:rsidP="007B5987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  <w:r>
        <w:rPr>
          <w:rFonts w:eastAsia="Calibri" w:cs="Arial"/>
          <w:szCs w:val="20"/>
        </w:rPr>
        <w:t>.</w:t>
      </w:r>
    </w:p>
    <w:p w14:paraId="315A3ACC" w14:textId="35BC6476" w:rsidR="0067400E" w:rsidRDefault="00121797" w:rsidP="00433D4A">
      <w:pPr>
        <w:pStyle w:val="Naslov1"/>
      </w:pPr>
      <w:r>
        <w:t xml:space="preserve">Ponudbo oddajamo </w:t>
      </w:r>
      <w:r w:rsidR="003E6248" w:rsidRPr="003E6248">
        <w:rPr>
          <w:b w:val="0"/>
          <w:bCs w:val="0"/>
          <w:caps w:val="0"/>
        </w:rPr>
        <w:t xml:space="preserve">(se označi z </w:t>
      </w:r>
      <w:r w:rsidR="00D645A1">
        <w:rPr>
          <w:b w:val="0"/>
          <w:bCs w:val="0"/>
          <w:caps w:val="0"/>
        </w:rPr>
        <w:t>X</w:t>
      </w:r>
      <w:r w:rsidR="003E6248" w:rsidRPr="003E6248">
        <w:rPr>
          <w:b w:val="0"/>
          <w:bCs w:val="0"/>
          <w:caps w:val="0"/>
        </w:rPr>
        <w:t>)</w:t>
      </w:r>
      <w:r w:rsidR="003E6248">
        <w:rPr>
          <w:caps w:val="0"/>
        </w:rPr>
        <w:t xml:space="preserve"> </w:t>
      </w:r>
    </w:p>
    <w:p w14:paraId="6D8E7FBF" w14:textId="77777777" w:rsidR="00121797" w:rsidRDefault="00121797" w:rsidP="00BD6D17">
      <w:pPr>
        <w:rPr>
          <w:rFonts w:cs="Arial"/>
          <w:szCs w:val="20"/>
        </w:rPr>
      </w:pPr>
    </w:p>
    <w:p w14:paraId="0EC7A1D9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1B98C532" w14:textId="77777777" w:rsidR="0067400E" w:rsidRDefault="0067400E" w:rsidP="00BD6D17"/>
    <w:p w14:paraId="4ED1CDF4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61D6EBB8" w14:textId="77777777" w:rsidR="00121797" w:rsidRDefault="00121797" w:rsidP="00BD6D17"/>
    <w:p w14:paraId="0D1DE922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4F85776C" w14:textId="77777777" w:rsidR="0067400E" w:rsidRDefault="0067400E" w:rsidP="00BD6D17"/>
    <w:p w14:paraId="39174C08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FE6655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DCC97F6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CEE9607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717E6C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5A891E9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0EF278FB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43FF9D6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AFD904D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2C95A74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0F84CE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5603773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73BECC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57B4F4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AA8731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09113DC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0B96B2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69E7201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57883DD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5FBE4B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4F746F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7327693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ED7715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B81BE9C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0B7A2BC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CEEA58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8FE5703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505D0DF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0CB619A9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A505D12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80F4425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103102F" w14:textId="77777777" w:rsidR="0067400E" w:rsidRDefault="0067400E" w:rsidP="00BD6D17">
      <w:pPr>
        <w:rPr>
          <w:i/>
        </w:rPr>
      </w:pPr>
    </w:p>
    <w:p w14:paraId="2D909FDC" w14:textId="77777777" w:rsidR="00EF5B17" w:rsidRPr="009355C2" w:rsidRDefault="00064B1A" w:rsidP="00064B1A">
      <w:pPr>
        <w:pStyle w:val="Naslov2"/>
        <w:rPr>
          <w:iCs/>
        </w:rPr>
      </w:pPr>
      <w:r w:rsidRPr="009355C2">
        <w:rPr>
          <w:iCs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39FEB8CD" w14:textId="77777777" w:rsidTr="009355C2">
        <w:tc>
          <w:tcPr>
            <w:tcW w:w="889" w:type="dxa"/>
            <w:shd w:val="clear" w:color="auto" w:fill="auto"/>
            <w:vAlign w:val="center"/>
          </w:tcPr>
          <w:p w14:paraId="20518B0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bookmarkStart w:id="0" w:name="_Hlk193275565"/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34F1F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D718B3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7F5C12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0D5FAA3F" w14:textId="77777777" w:rsidTr="009355C2">
        <w:tc>
          <w:tcPr>
            <w:tcW w:w="889" w:type="dxa"/>
            <w:shd w:val="clear" w:color="auto" w:fill="auto"/>
            <w:vAlign w:val="center"/>
          </w:tcPr>
          <w:p w14:paraId="7C04519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CBABB69" w14:textId="1AEF2F08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2B495C5" w14:textId="12FF28EE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4E26C40" w14:textId="7E211810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10205" w:rsidRPr="00633D94" w14:paraId="3F8028DA" w14:textId="77777777" w:rsidTr="009355C2">
        <w:tc>
          <w:tcPr>
            <w:tcW w:w="889" w:type="dxa"/>
            <w:shd w:val="clear" w:color="auto" w:fill="auto"/>
            <w:vAlign w:val="center"/>
          </w:tcPr>
          <w:p w14:paraId="2A12E1F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72B717" w14:textId="64EC01EC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18E6AD59" w14:textId="61D1E077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494E774" w14:textId="56A509EF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10205" w:rsidRPr="00633D94" w14:paraId="0F36E80A" w14:textId="77777777" w:rsidTr="009355C2">
        <w:tc>
          <w:tcPr>
            <w:tcW w:w="889" w:type="dxa"/>
            <w:shd w:val="clear" w:color="auto" w:fill="auto"/>
            <w:vAlign w:val="center"/>
          </w:tcPr>
          <w:p w14:paraId="32AC19A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5FCE38" w14:textId="4D12A788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6976EB92" w14:textId="7404FB14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123826D8" w14:textId="147AF3DD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bookmarkEnd w:id="0"/>
    <w:p w14:paraId="2D672CF6" w14:textId="77777777" w:rsidR="0067400E" w:rsidRPr="009355C2" w:rsidRDefault="00121797" w:rsidP="00064B1A">
      <w:pPr>
        <w:pStyle w:val="Naslov2"/>
        <w:rPr>
          <w:iCs/>
        </w:rPr>
      </w:pPr>
      <w:r w:rsidRPr="009355C2">
        <w:rPr>
          <w:iCs/>
          <w:szCs w:val="20"/>
        </w:rPr>
        <w:lastRenderedPageBreak/>
        <w:t>Podpisniki</w:t>
      </w:r>
      <w:r w:rsidRPr="009355C2">
        <w:rPr>
          <w:bCs/>
          <w:iCs/>
          <w:szCs w:val="20"/>
        </w:rPr>
        <w:t xml:space="preserve"> pogodbe z navedbo funkcije ter navedbo ali so samostojni oziroma</w:t>
      </w:r>
      <w:r w:rsidRPr="009355C2">
        <w:rPr>
          <w:iCs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77D4279F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6A34B5FA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03362525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F3BB071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FECBB2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4447B7D4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100ECE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B8D5AB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8DE27E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DAD815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EA8C84D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E6415F6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0AB3EF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49B068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A558A5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5F5144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C19219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B2B76C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D77811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CA0F57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36DFD32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6186114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05122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39E666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ECB434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3B558E3" w14:textId="77777777" w:rsidR="0067400E" w:rsidRPr="00BD6D17" w:rsidRDefault="008F611C" w:rsidP="00210205">
      <w:pPr>
        <w:pStyle w:val="Naslov1"/>
      </w:pPr>
      <w:r>
        <w:t>SKUPNA PONUDBA</w:t>
      </w:r>
    </w:p>
    <w:p w14:paraId="1F1FD9C1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23F17A10" w14:textId="77777777" w:rsidR="005378CF" w:rsidRDefault="005378CF" w:rsidP="00BD6D17"/>
    <w:p w14:paraId="3E8642C9" w14:textId="3F5EC699" w:rsidR="005378CF" w:rsidRPr="009355C2" w:rsidRDefault="0067400E" w:rsidP="005378CF">
      <w:pPr>
        <w:rPr>
          <w:rFonts w:cs="Arial"/>
          <w:szCs w:val="20"/>
        </w:rPr>
      </w:pPr>
      <w:r>
        <w:t xml:space="preserve">Pri javnem naročilu </w:t>
      </w:r>
      <w:r w:rsidR="009355C2">
        <w:t xml:space="preserve">poleg gospodarskega subjekta iz 2. točke tega obrazca </w:t>
      </w:r>
      <w:r>
        <w:rPr>
          <w:rFonts w:cs="Arial"/>
          <w:szCs w:val="20"/>
        </w:rPr>
        <w:t xml:space="preserve">sodelujemo </w:t>
      </w:r>
      <w:r w:rsidR="009355C2">
        <w:rPr>
          <w:rFonts w:cs="Arial"/>
          <w:szCs w:val="20"/>
        </w:rPr>
        <w:t>še</w:t>
      </w:r>
      <w:r>
        <w:rPr>
          <w:rFonts w:cs="Arial"/>
          <w:szCs w:val="20"/>
        </w:rPr>
        <w:t xml:space="preserve"> </w:t>
      </w:r>
      <w:r w:rsidR="00121797">
        <w:rPr>
          <w:rFonts w:cs="Arial"/>
          <w:szCs w:val="20"/>
        </w:rPr>
        <w:t>gospodarski subjekti</w:t>
      </w:r>
      <w:r w:rsidR="009355C2">
        <w:rPr>
          <w:rFonts w:cs="Arial"/>
          <w:szCs w:val="20"/>
        </w:rPr>
        <w:t xml:space="preserve"> navedeni v nadaljevanju. </w:t>
      </w:r>
    </w:p>
    <w:p w14:paraId="5E425049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310EF1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27B3DDD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551254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350F516F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1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1"/>
          </w:p>
        </w:tc>
      </w:tr>
      <w:tr w:rsidR="005378CF" w:rsidRPr="00633D94" w14:paraId="5E744AC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A52B575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2082B5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3B6B9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668745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E60320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2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7B10826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967447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79BA4C5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3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3"/>
          </w:p>
        </w:tc>
      </w:tr>
      <w:tr w:rsidR="00064B1A" w:rsidRPr="00633D94" w14:paraId="3085CF5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3674B36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6CBD2D75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19D31E3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8706E4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42CD8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4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14:paraId="7542C2E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33BE97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3C787C3B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5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0469FD0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D3B8E6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10D2DCB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6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0C33873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1D8169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3FA810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064B1A" w:rsidRPr="00633D94" w14:paraId="0FA584D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FD5FA08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EE5C43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BE6068B" w14:textId="77777777" w:rsidR="005378CF" w:rsidRPr="00633D94" w:rsidRDefault="005378CF" w:rsidP="005378CF">
      <w:pPr>
        <w:rPr>
          <w:szCs w:val="20"/>
        </w:rPr>
      </w:pPr>
    </w:p>
    <w:p w14:paraId="2295E58E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9355C2" w:rsidRPr="00633D94" w14:paraId="27DC1066" w14:textId="77777777" w:rsidTr="006D7D1E">
        <w:tc>
          <w:tcPr>
            <w:tcW w:w="889" w:type="dxa"/>
            <w:shd w:val="clear" w:color="auto" w:fill="auto"/>
            <w:vAlign w:val="center"/>
          </w:tcPr>
          <w:p w14:paraId="40E11AE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D31EB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C4D13F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402BB65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9355C2" w:rsidRPr="00633D94" w14:paraId="0E864F41" w14:textId="77777777" w:rsidTr="006D7D1E">
        <w:tc>
          <w:tcPr>
            <w:tcW w:w="889" w:type="dxa"/>
            <w:shd w:val="clear" w:color="auto" w:fill="auto"/>
            <w:vAlign w:val="center"/>
          </w:tcPr>
          <w:p w14:paraId="406DD286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03244B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383A2E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C0D8A7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01B3D91E" w14:textId="77777777" w:rsidTr="006D7D1E">
        <w:tc>
          <w:tcPr>
            <w:tcW w:w="889" w:type="dxa"/>
            <w:shd w:val="clear" w:color="auto" w:fill="auto"/>
            <w:vAlign w:val="center"/>
          </w:tcPr>
          <w:p w14:paraId="519B176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DE8DE2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05F5F66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7FAF5C8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622705E2" w14:textId="77777777" w:rsidTr="006D7D1E">
        <w:tc>
          <w:tcPr>
            <w:tcW w:w="889" w:type="dxa"/>
            <w:shd w:val="clear" w:color="auto" w:fill="auto"/>
            <w:vAlign w:val="center"/>
          </w:tcPr>
          <w:p w14:paraId="6B9D171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48C6465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18F42B5E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A30833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4F69B83" w14:textId="77777777" w:rsidR="005378CF" w:rsidRPr="00633D94" w:rsidRDefault="005378CF" w:rsidP="005378CF"/>
    <w:p w14:paraId="23B8BD65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7513E744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1468624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0994BA45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9BA9C78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77117DC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6D8C307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79C105F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92CB8F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3BFEAB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49D31C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851E9BF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62CC29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E30ED1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604A94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BDFEB47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52FEB9C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9810DE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6FEC4F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D5EE4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821D68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44EE675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A6E8F1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4E747A3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5824CE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2CE06F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08FFF34A" w14:textId="77777777" w:rsidR="005378CF" w:rsidRPr="00633D94" w:rsidRDefault="005378CF" w:rsidP="005378CF"/>
    <w:p w14:paraId="5E252091" w14:textId="77777777" w:rsidR="005378CF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37C55E5C" w14:textId="77777777" w:rsidR="009355C2" w:rsidRDefault="009355C2" w:rsidP="005378CF">
      <w:pPr>
        <w:rPr>
          <w:i/>
          <w:szCs w:val="20"/>
        </w:rPr>
      </w:pPr>
    </w:p>
    <w:p w14:paraId="2B292924" w14:textId="77777777" w:rsidR="009355C2" w:rsidRDefault="009355C2" w:rsidP="009355C2"/>
    <w:p w14:paraId="651C0379" w14:textId="77777777" w:rsidR="009355C2" w:rsidRPr="00633D94" w:rsidRDefault="009355C2" w:rsidP="009355C2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772261">
        <w:rPr>
          <w:szCs w:val="20"/>
        </w:rPr>
      </w:r>
      <w:r w:rsidR="00772261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Naročnik naj v fazi do izdaje odločitve o oddaji naročila vse dokumente naslavlja na en gospodarski subjekt iz skupne</w:t>
      </w:r>
      <w:r w:rsidRPr="00633D94">
        <w:rPr>
          <w:szCs w:val="20"/>
        </w:rPr>
        <w:t xml:space="preserve"> ponudbe in sicer: </w:t>
      </w:r>
    </w:p>
    <w:p w14:paraId="7EBE180A" w14:textId="77777777" w:rsidR="009355C2" w:rsidRPr="00633D94" w:rsidRDefault="009355C2" w:rsidP="009355C2">
      <w:pPr>
        <w:rPr>
          <w:szCs w:val="20"/>
        </w:rPr>
      </w:pPr>
    </w:p>
    <w:p w14:paraId="5DAD24BA" w14:textId="77777777" w:rsidR="009355C2" w:rsidRPr="00633D94" w:rsidRDefault="009355C2" w:rsidP="009355C2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8" w:name="Besedilo681"/>
      <w:r w:rsidRPr="00633D94">
        <w:rPr>
          <w:szCs w:val="20"/>
          <w:u w:val="single"/>
        </w:rPr>
        <w:instrText xml:space="preserve"> FORMTEXT </w:instrText>
      </w:r>
      <w:r w:rsidRPr="00633D94">
        <w:rPr>
          <w:szCs w:val="20"/>
          <w:u w:val="single"/>
        </w:rPr>
      </w:r>
      <w:r w:rsidRPr="00633D94">
        <w:rPr>
          <w:szCs w:val="20"/>
          <w:u w:val="single"/>
        </w:rPr>
        <w:fldChar w:fldCharType="separate"/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fldChar w:fldCharType="end"/>
      </w:r>
      <w:bookmarkEnd w:id="8"/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5666DF64" w14:textId="77777777" w:rsidR="009355C2" w:rsidRPr="00633D94" w:rsidRDefault="009355C2" w:rsidP="009355C2">
      <w:pPr>
        <w:rPr>
          <w:szCs w:val="20"/>
          <w:u w:val="single"/>
        </w:rPr>
      </w:pPr>
    </w:p>
    <w:p w14:paraId="4394E7C7" w14:textId="77777777" w:rsidR="009355C2" w:rsidRPr="00633D94" w:rsidRDefault="009355C2" w:rsidP="009355C2">
      <w:pPr>
        <w:rPr>
          <w:szCs w:val="20"/>
        </w:rPr>
      </w:pPr>
    </w:p>
    <w:bookmarkStart w:id="9" w:name="Potrditev7"/>
    <w:p w14:paraId="428C9F13" w14:textId="77777777" w:rsidR="009355C2" w:rsidRPr="00633D94" w:rsidRDefault="009355C2" w:rsidP="009355C2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772261">
        <w:rPr>
          <w:szCs w:val="20"/>
        </w:rPr>
      </w:r>
      <w:r w:rsidR="00772261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9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>
        <w:rPr>
          <w:szCs w:val="20"/>
        </w:rPr>
        <w:t>*</w:t>
      </w:r>
      <w:r w:rsidRPr="00633D94">
        <w:rPr>
          <w:szCs w:val="20"/>
        </w:rPr>
        <w:t>.</w:t>
      </w:r>
    </w:p>
    <w:p w14:paraId="08253A1B" w14:textId="77777777" w:rsidR="009355C2" w:rsidRPr="00633D94" w:rsidRDefault="009355C2" w:rsidP="005378CF">
      <w:pPr>
        <w:rPr>
          <w:i/>
          <w:szCs w:val="20"/>
        </w:rPr>
      </w:pPr>
    </w:p>
    <w:p w14:paraId="503A11EA" w14:textId="77777777" w:rsidR="0067400E" w:rsidRDefault="0067400E" w:rsidP="00594096">
      <w:pPr>
        <w:pStyle w:val="Naslov1"/>
      </w:pPr>
      <w:r>
        <w:t>udeležba podizvajalcev</w:t>
      </w:r>
    </w:p>
    <w:p w14:paraId="5ECE0B8F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219E46B7" w14:textId="77777777" w:rsidR="0067400E" w:rsidRDefault="0067400E" w:rsidP="00594096"/>
    <w:p w14:paraId="500BA52F" w14:textId="58B0EE20" w:rsidR="0067400E" w:rsidRDefault="0067400E" w:rsidP="00594096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bomo sodelovali z naslednjimi podizvajalci:</w:t>
      </w:r>
    </w:p>
    <w:p w14:paraId="69CCD995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57C59341" w14:textId="77777777" w:rsidTr="003C340B">
        <w:tc>
          <w:tcPr>
            <w:tcW w:w="567" w:type="dxa"/>
          </w:tcPr>
          <w:p w14:paraId="72C41D57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68A6883E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EC57413" w14:textId="77777777" w:rsidTr="003C340B">
        <w:tc>
          <w:tcPr>
            <w:tcW w:w="567" w:type="dxa"/>
          </w:tcPr>
          <w:p w14:paraId="51AF118F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444178D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3EF5B8B" w14:textId="77777777" w:rsidTr="003C340B">
        <w:tc>
          <w:tcPr>
            <w:tcW w:w="567" w:type="dxa"/>
          </w:tcPr>
          <w:p w14:paraId="1802B793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3B493E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A791D3" w14:textId="77777777" w:rsidTr="003C340B">
        <w:tc>
          <w:tcPr>
            <w:tcW w:w="567" w:type="dxa"/>
          </w:tcPr>
          <w:p w14:paraId="109788F7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206E185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01CB606" w14:textId="77777777" w:rsidTr="003C340B">
        <w:tc>
          <w:tcPr>
            <w:tcW w:w="567" w:type="dxa"/>
          </w:tcPr>
          <w:p w14:paraId="4992208C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05F76CF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C780137" w14:textId="77777777" w:rsidTr="003C340B">
        <w:tc>
          <w:tcPr>
            <w:tcW w:w="567" w:type="dxa"/>
          </w:tcPr>
          <w:p w14:paraId="687FB9AD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0703163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2D36E87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7EAD90F0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639E42AB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AF03C8" w14:textId="77777777" w:rsidTr="003C340B">
        <w:trPr>
          <w:trHeight w:val="170"/>
        </w:trPr>
        <w:tc>
          <w:tcPr>
            <w:tcW w:w="4497" w:type="dxa"/>
          </w:tcPr>
          <w:p w14:paraId="49708126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7C175F4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68612C" w14:textId="77777777" w:rsidTr="003C340B">
        <w:trPr>
          <w:trHeight w:val="170"/>
        </w:trPr>
        <w:tc>
          <w:tcPr>
            <w:tcW w:w="4497" w:type="dxa"/>
          </w:tcPr>
          <w:p w14:paraId="0030D32C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6C21E5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57E363A" w14:textId="77777777" w:rsidTr="003C340B">
        <w:trPr>
          <w:trHeight w:val="170"/>
        </w:trPr>
        <w:tc>
          <w:tcPr>
            <w:tcW w:w="4497" w:type="dxa"/>
          </w:tcPr>
          <w:p w14:paraId="1E64B51F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18851B8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F8D8DDB" w14:textId="77777777" w:rsidTr="003C340B">
        <w:trPr>
          <w:trHeight w:val="170"/>
        </w:trPr>
        <w:tc>
          <w:tcPr>
            <w:tcW w:w="4497" w:type="dxa"/>
          </w:tcPr>
          <w:p w14:paraId="15F338A6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2ED0E92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1CC4D311" w14:textId="77777777" w:rsidTr="003C340B">
        <w:trPr>
          <w:trHeight w:val="170"/>
        </w:trPr>
        <w:tc>
          <w:tcPr>
            <w:tcW w:w="4497" w:type="dxa"/>
          </w:tcPr>
          <w:p w14:paraId="1487DABC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3ADF1F69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2B19881" w14:textId="77777777" w:rsidTr="003C340B">
        <w:trPr>
          <w:trHeight w:val="170"/>
        </w:trPr>
        <w:tc>
          <w:tcPr>
            <w:tcW w:w="4497" w:type="dxa"/>
          </w:tcPr>
          <w:p w14:paraId="45E1F76F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8DE496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ADDACA7" w14:textId="77777777" w:rsidTr="003C340B">
        <w:trPr>
          <w:trHeight w:val="170"/>
        </w:trPr>
        <w:tc>
          <w:tcPr>
            <w:tcW w:w="4497" w:type="dxa"/>
          </w:tcPr>
          <w:p w14:paraId="02346249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2EAB40B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82CA99" w14:textId="77777777" w:rsidTr="003C340B">
        <w:trPr>
          <w:trHeight w:val="170"/>
        </w:trPr>
        <w:tc>
          <w:tcPr>
            <w:tcW w:w="4497" w:type="dxa"/>
          </w:tcPr>
          <w:p w14:paraId="25357828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0F4F692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7761B4" w14:textId="77777777" w:rsidTr="003C340B">
        <w:trPr>
          <w:trHeight w:val="170"/>
        </w:trPr>
        <w:tc>
          <w:tcPr>
            <w:tcW w:w="4497" w:type="dxa"/>
          </w:tcPr>
          <w:p w14:paraId="58A334F5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0833921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661B4F3" w14:textId="77777777" w:rsidTr="003C340B">
        <w:trPr>
          <w:trHeight w:val="170"/>
        </w:trPr>
        <w:tc>
          <w:tcPr>
            <w:tcW w:w="4497" w:type="dxa"/>
          </w:tcPr>
          <w:p w14:paraId="27EC13D4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26C172E6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D67AE7C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9355C2" w:rsidRPr="00633D94" w14:paraId="31164376" w14:textId="77777777" w:rsidTr="006D7D1E">
        <w:tc>
          <w:tcPr>
            <w:tcW w:w="889" w:type="dxa"/>
            <w:shd w:val="clear" w:color="auto" w:fill="auto"/>
            <w:vAlign w:val="center"/>
          </w:tcPr>
          <w:p w14:paraId="6F3D213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30D43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474903B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7213C61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9355C2" w:rsidRPr="00633D94" w14:paraId="19B75113" w14:textId="77777777" w:rsidTr="006D7D1E">
        <w:tc>
          <w:tcPr>
            <w:tcW w:w="889" w:type="dxa"/>
            <w:shd w:val="clear" w:color="auto" w:fill="auto"/>
            <w:vAlign w:val="center"/>
          </w:tcPr>
          <w:p w14:paraId="3E26C0C3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BDC9D6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5EF4FE24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7C69E64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011CD674" w14:textId="77777777" w:rsidTr="006D7D1E">
        <w:tc>
          <w:tcPr>
            <w:tcW w:w="889" w:type="dxa"/>
            <w:shd w:val="clear" w:color="auto" w:fill="auto"/>
            <w:vAlign w:val="center"/>
          </w:tcPr>
          <w:p w14:paraId="28AE0B5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7F6B0D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0DEC3CCC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AE5132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3632AC69" w14:textId="77777777" w:rsidTr="006D7D1E">
        <w:tc>
          <w:tcPr>
            <w:tcW w:w="889" w:type="dxa"/>
            <w:shd w:val="clear" w:color="auto" w:fill="auto"/>
            <w:vAlign w:val="center"/>
          </w:tcPr>
          <w:p w14:paraId="4A5BC95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E4857C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785CBA5E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1866AE1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706C0ED4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1AC13C2B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22DF97E" w14:textId="77777777" w:rsidR="00210205" w:rsidRDefault="00210205" w:rsidP="00210205"/>
    <w:p w14:paraId="38C90F45" w14:textId="77DF49A6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9355C2">
        <w:rPr>
          <w:szCs w:val="20"/>
        </w:rPr>
        <w:t>IZVEDBE DEL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145BA243" w14:textId="77777777" w:rsidR="00210205" w:rsidRPr="00633D94" w:rsidRDefault="00210205" w:rsidP="00210205">
      <w:pPr>
        <w:rPr>
          <w:szCs w:val="20"/>
        </w:rPr>
      </w:pPr>
    </w:p>
    <w:p w14:paraId="1A6CA6CE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547E4BB" w14:textId="77777777" w:rsidR="00210205" w:rsidRPr="00633D94" w:rsidRDefault="00210205" w:rsidP="00210205">
      <w:pPr>
        <w:rPr>
          <w:szCs w:val="20"/>
        </w:rPr>
      </w:pPr>
    </w:p>
    <w:p w14:paraId="421EC71B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31C9233D" w14:textId="77777777" w:rsidR="00210205" w:rsidRPr="00633D94" w:rsidRDefault="00210205" w:rsidP="00210205">
      <w:pPr>
        <w:rPr>
          <w:szCs w:val="20"/>
        </w:rPr>
      </w:pPr>
    </w:p>
    <w:p w14:paraId="0F92CA8D" w14:textId="77777777" w:rsidR="00064B1A" w:rsidRDefault="00064B1A" w:rsidP="00064B1A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1AA9A99" w14:textId="77777777" w:rsidR="005407FA" w:rsidRDefault="005407FA" w:rsidP="00064B1A">
      <w:pPr>
        <w:rPr>
          <w:i/>
          <w:szCs w:val="20"/>
        </w:rPr>
      </w:pPr>
    </w:p>
    <w:p w14:paraId="6ABD4DD5" w14:textId="783FEC63" w:rsidR="00772261" w:rsidRDefault="00772261" w:rsidP="00772261">
      <w:pPr>
        <w:pStyle w:val="Naslov1"/>
      </w:pPr>
      <w:r>
        <w:t>Delež zaposlenih za nedoločen čas (merilo 2)</w:t>
      </w:r>
    </w:p>
    <w:p w14:paraId="45660D1C" w14:textId="1008CC44" w:rsidR="00772261" w:rsidRDefault="00772261" w:rsidP="00772261">
      <w:r>
        <w:t>Na dan oddaje ponudbe imamo ______ % zaposlenih za nedoločen čas.</w:t>
      </w:r>
    </w:p>
    <w:p w14:paraId="2105DECB" w14:textId="77777777" w:rsidR="00772261" w:rsidRDefault="00772261" w:rsidP="00772261"/>
    <w:p w14:paraId="44AFCF52" w14:textId="77777777" w:rsidR="00772261" w:rsidRPr="00772261" w:rsidRDefault="00772261" w:rsidP="00772261"/>
    <w:p w14:paraId="4BAB1E6E" w14:textId="77777777" w:rsidR="00716764" w:rsidRDefault="00716764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lastRenderedPageBreak/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3EF3A830" w14:textId="59FB56CC" w:rsidR="0067400E" w:rsidRDefault="00716764" w:rsidP="009355C2">
      <w:pPr>
        <w:ind w:left="5664" w:firstLine="708"/>
      </w:pPr>
      <w:r w:rsidRPr="00DE5639">
        <w:t>Podpis</w:t>
      </w:r>
    </w:p>
    <w:p w14:paraId="73BDDE2E" w14:textId="77777777" w:rsidR="004E5B78" w:rsidRDefault="004E5B78" w:rsidP="004E5B78">
      <w:pPr>
        <w:jc w:val="left"/>
        <w:rPr>
          <w:bCs/>
        </w:rPr>
      </w:pPr>
    </w:p>
    <w:p w14:paraId="6DA9BA85" w14:textId="00E1EB2F" w:rsidR="004E5B78" w:rsidRPr="004E5B78" w:rsidRDefault="004E5B78" w:rsidP="004E5B78">
      <w:pPr>
        <w:jc w:val="left"/>
        <w:rPr>
          <w:i/>
          <w:iCs/>
        </w:rPr>
      </w:pPr>
      <w:r w:rsidRPr="004E5B78">
        <w:rPr>
          <w:bCs/>
          <w:i/>
          <w:iCs/>
        </w:rPr>
        <w:t xml:space="preserve">*Ta obrazec se v informacijskem sistemu e-JN naloži v razdelek “Dokumenti”, del »Ostale priloge«. </w:t>
      </w:r>
    </w:p>
    <w:sectPr w:rsidR="004E5B78" w:rsidRPr="004E5B78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31FFE" w14:textId="69054AB0" w:rsidR="0067400E" w:rsidRPr="0095713A" w:rsidRDefault="0067400E" w:rsidP="009355C2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A97DEC">
      <w:rPr>
        <w:sz w:val="16"/>
        <w:szCs w:val="16"/>
      </w:rPr>
      <w:t>Ponudba</w:t>
    </w:r>
    <w:r w:rsidRPr="0095713A">
      <w:rPr>
        <w:sz w:val="16"/>
        <w:szCs w:val="16"/>
      </w:rPr>
      <w:t>«</w:t>
    </w:r>
    <w:r w:rsidR="009355C2">
      <w:rPr>
        <w:sz w:val="16"/>
        <w:szCs w:val="16"/>
      </w:rPr>
      <w:t xml:space="preserve">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1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0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2"/>
  </w:num>
  <w:num w:numId="19" w16cid:durableId="2120953471">
    <w:abstractNumId w:val="23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7"/>
  </w:num>
  <w:num w:numId="28" w16cid:durableId="1943956922">
    <w:abstractNumId w:val="10"/>
  </w:num>
  <w:num w:numId="29" w16cid:durableId="1280599656">
    <w:abstractNumId w:val="18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19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6248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E5B78"/>
    <w:rsid w:val="004F4C00"/>
    <w:rsid w:val="00504634"/>
    <w:rsid w:val="005178B0"/>
    <w:rsid w:val="0053254E"/>
    <w:rsid w:val="005378CF"/>
    <w:rsid w:val="005407FA"/>
    <w:rsid w:val="00540A16"/>
    <w:rsid w:val="00544E43"/>
    <w:rsid w:val="005667D1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2261"/>
    <w:rsid w:val="007731D9"/>
    <w:rsid w:val="00797FD8"/>
    <w:rsid w:val="007B5987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355C2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97DEC"/>
    <w:rsid w:val="00AA2551"/>
    <w:rsid w:val="00AB6E35"/>
    <w:rsid w:val="00AE0D23"/>
    <w:rsid w:val="00AE287E"/>
    <w:rsid w:val="00AE3945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645A1"/>
    <w:rsid w:val="00D80556"/>
    <w:rsid w:val="00D865E4"/>
    <w:rsid w:val="00DE5639"/>
    <w:rsid w:val="00DE571D"/>
    <w:rsid w:val="00E25E64"/>
    <w:rsid w:val="00E47DFF"/>
    <w:rsid w:val="00E52A0D"/>
    <w:rsid w:val="00E7577B"/>
    <w:rsid w:val="00EB6425"/>
    <w:rsid w:val="00EF0D79"/>
    <w:rsid w:val="00EF460E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4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44E935-866D-4F45-B602-1B9ADE26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12</TotalTime>
  <Pages>5</Pages>
  <Words>672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Mirjana Zelen</cp:lastModifiedBy>
  <cp:revision>9</cp:revision>
  <cp:lastPrinted>2013-07-19T10:42:00Z</cp:lastPrinted>
  <dcterms:created xsi:type="dcterms:W3CDTF">2025-03-19T10:20:00Z</dcterms:created>
  <dcterms:modified xsi:type="dcterms:W3CDTF">2025-10-23T13:44:00Z</dcterms:modified>
</cp:coreProperties>
</file>